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CA568D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CA568D" w:rsidRDefault="002F054A" w:rsidP="00AE37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CA568D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0778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</w:t>
            </w:r>
          </w:p>
        </w:tc>
      </w:tr>
      <w:tr w:rsidR="00086869" w:rsidRPr="00CA568D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A568D" w:rsidRDefault="00086869" w:rsidP="00CA568D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C0E01" w:rsidRPr="00CA568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CA568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7C0E01" w:rsidP="00CA568D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</w:t>
            </w:r>
          </w:p>
          <w:p w:rsidR="00CA568D" w:rsidRPr="00CA568D" w:rsidRDefault="00CA568D" w:rsidP="00CA568D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ข่าวสารของราชการ พ.ศ. 2540</w:t>
            </w:r>
          </w:p>
        </w:tc>
      </w:tr>
      <w:tr w:rsidR="002F054A" w:rsidRPr="00CA568D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E2795" w:rsidRPr="00CA568D" w:rsidRDefault="002F054A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5078C"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DE2795" w:rsidRPr="00CA568D" w:rsidRDefault="00DE2795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นางสาวกีรติ  แก้วสัมฤทธิ์</w:t>
            </w:r>
          </w:p>
          <w:p w:rsidR="00DE2795" w:rsidRPr="00CA568D" w:rsidRDefault="00DE2795" w:rsidP="00CA568D">
            <w:pPr>
              <w:tabs>
                <w:tab w:val="left" w:pos="1760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นางอภิชยา  กิจเจา</w:t>
            </w:r>
          </w:p>
          <w:p w:rsidR="00DE2795" w:rsidRPr="00CA568D" w:rsidRDefault="00DE2795" w:rsidP="00CA568D">
            <w:pPr>
              <w:tabs>
                <w:tab w:val="left" w:pos="1760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นางสาวนัดดา  เจ๊ะยอเด</w:t>
            </w:r>
          </w:p>
          <w:p w:rsidR="00453A01" w:rsidRPr="00CA568D" w:rsidRDefault="00DE2795" w:rsidP="00CA568D">
            <w:pPr>
              <w:tabs>
                <w:tab w:val="left" w:pos="1760"/>
              </w:tabs>
              <w:jc w:val="thaiDistribute"/>
              <w:rPr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นางวัลลี  เกิดธูป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E2795" w:rsidRPr="00CA568D" w:rsidRDefault="002F054A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5552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5545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5538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5541</w:t>
            </w:r>
          </w:p>
          <w:p w:rsidR="00453A01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5535</w:t>
            </w:r>
          </w:p>
        </w:tc>
      </w:tr>
      <w:tr w:rsidR="002F054A" w:rsidRPr="00CA568D" w:rsidTr="00881006">
        <w:trPr>
          <w:trHeight w:val="2833"/>
        </w:trPr>
        <w:tc>
          <w:tcPr>
            <w:tcW w:w="5812" w:type="dxa"/>
            <w:gridSpan w:val="2"/>
            <w:tcBorders>
              <w:right w:val="nil"/>
            </w:tcBorders>
          </w:tcPr>
          <w:p w:rsidR="00DE2795" w:rsidRPr="00CA568D" w:rsidRDefault="002F054A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นางสาวฐนิดา  น้อยสกุล</w:t>
            </w:r>
          </w:p>
          <w:p w:rsidR="00DE2795" w:rsidRPr="00CA568D" w:rsidRDefault="00DE2795" w:rsidP="00CA568D">
            <w:pPr>
              <w:tabs>
                <w:tab w:val="left" w:pos="1335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นางชุลี  ศรีนวล</w:t>
            </w:r>
          </w:p>
          <w:p w:rsidR="00DE2795" w:rsidRPr="00CA568D" w:rsidRDefault="00DE2795" w:rsidP="00CA568D">
            <w:pPr>
              <w:tabs>
                <w:tab w:val="left" w:pos="1335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นางสาวศิลาพร  กันทา</w:t>
            </w:r>
          </w:p>
          <w:p w:rsidR="00DE2795" w:rsidRPr="00CA568D" w:rsidRDefault="00DE2795" w:rsidP="00CA568D">
            <w:pPr>
              <w:tabs>
                <w:tab w:val="left" w:pos="1335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นางสาวสุฑาพร  อำมร</w:t>
            </w:r>
          </w:p>
          <w:p w:rsidR="00DE2795" w:rsidRPr="00CA568D" w:rsidRDefault="00DE2795" w:rsidP="00CA568D">
            <w:pPr>
              <w:tabs>
                <w:tab w:val="left" w:pos="1335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นายธนกร  กลีบขจร</w:t>
            </w:r>
          </w:p>
          <w:p w:rsidR="00DE2795" w:rsidRPr="00CA568D" w:rsidRDefault="00DE2795" w:rsidP="00CA568D">
            <w:pPr>
              <w:tabs>
                <w:tab w:val="left" w:pos="1335"/>
              </w:tabs>
              <w:jc w:val="thaiDistribute"/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นางสาวประภารัช  ทิพย์สงเคราะห์</w:t>
            </w:r>
          </w:p>
          <w:p w:rsidR="006C7B37" w:rsidRPr="00CA568D" w:rsidRDefault="00DE2795" w:rsidP="00CA568D">
            <w:pPr>
              <w:tabs>
                <w:tab w:val="left" w:pos="1335"/>
              </w:tabs>
              <w:jc w:val="thaiDistribute"/>
              <w:rPr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นางนวรัตน์  ป้องสงวน</w:t>
            </w:r>
          </w:p>
        </w:tc>
        <w:tc>
          <w:tcPr>
            <w:tcW w:w="3686" w:type="dxa"/>
            <w:tcBorders>
              <w:left w:val="nil"/>
            </w:tcBorders>
          </w:tcPr>
          <w:p w:rsidR="00DE2795" w:rsidRPr="00CA568D" w:rsidRDefault="00D849B7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5547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5553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5540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5543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5539</w:t>
            </w:r>
          </w:p>
          <w:p w:rsidR="00DE2795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5547</w:t>
            </w:r>
          </w:p>
          <w:p w:rsidR="006C7B37" w:rsidRPr="00CA568D" w:rsidRDefault="00881006" w:rsidP="00CA568D">
            <w:pPr>
              <w:jc w:val="thaiDistribute"/>
            </w:pP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568D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="00DE2795"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5551</w:t>
            </w:r>
          </w:p>
        </w:tc>
      </w:tr>
      <w:tr w:rsidR="002F054A" w:rsidRPr="00CA568D" w:rsidTr="0034641C">
        <w:trPr>
          <w:trHeight w:val="3336"/>
        </w:trPr>
        <w:tc>
          <w:tcPr>
            <w:tcW w:w="9498" w:type="dxa"/>
            <w:gridSpan w:val="3"/>
          </w:tcPr>
          <w:p w:rsidR="002F054A" w:rsidRPr="00CA568D" w:rsidRDefault="002F054A" w:rsidP="00CA56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CA56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C0E01" w:rsidRPr="00CA568D" w:rsidRDefault="007C0E01" w:rsidP="00CA568D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พ.ศ. 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/สำนักส่งเสริมและพัฒนาสมรรถนะบุคลากร/สำนักมาตรฐานและคุณภาพอุดมศึกษา/สำนักยุทธศาสตร์อุดมศึกษาต่างประเทศ/สำนักติดตามและประเมินผลอุดมศึกษา/สำนักประสานและส่งเสริมกิจการอุดมศึกษา/สำนักส่งเสริมและพัฒนาศักยภาพนักศึกษา/สำนักนโยบายและแผนการอุดมศึกษา/สำนักนิติการ/กลุ่มพัฒนาระบบบริหาร/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ตรวจสอบภายใน/สำนักงานบริหารเทคโนโลยีสารสนเทศเพื่อพัฒนาการศึกษา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8068B" w:rsidRPr="00CA568D" w:rsidRDefault="007C0E01" w:rsidP="00CA56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193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7C0E01" w:rsidRPr="00CA568D" w:rsidRDefault="007C0E01" w:rsidP="00CA568D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CA568D" w:rsidRDefault="007C0E01" w:rsidP="00CA568D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</w:t>
            </w:r>
            <w:r w:rsidRPr="00CA568D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 เพื่อเสริมสร้างความเข้าใจอันดีแก่ผู้รับบริการ</w:t>
            </w:r>
            <w:r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CA568D" w:rsidTr="004D5F2C">
        <w:trPr>
          <w:trHeight w:val="3109"/>
        </w:trPr>
        <w:tc>
          <w:tcPr>
            <w:tcW w:w="9498" w:type="dxa"/>
            <w:gridSpan w:val="3"/>
          </w:tcPr>
          <w:p w:rsidR="002F054A" w:rsidRPr="00CA568D" w:rsidRDefault="00E379B3" w:rsidP="00CA568D">
            <w:pPr>
              <w:spacing w:after="240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CA56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CA568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514"/>
            </w:tblGrid>
            <w:tr w:rsidR="00A155E3" w:rsidRPr="00CA568D" w:rsidTr="00C5078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CA568D" w:rsidRDefault="00A155E3" w:rsidP="00CA568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CA568D" w:rsidRDefault="00A155E3" w:rsidP="007E47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5078C" w:rsidRPr="00CA568D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CA568D" w:rsidRDefault="00C5078C" w:rsidP="00461B0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A568D" w:rsidRDefault="00C5078C" w:rsidP="00CA568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C5078C" w:rsidRPr="00CA568D" w:rsidRDefault="00C5078C" w:rsidP="00CA568D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       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A568D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A568D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เงื่อนไขและเจตนารมย์ของพระราชบัญญัติข้อมูลข่าวสารของราชการ 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  <w:t>พ.ศ. 2540</w:t>
                  </w:r>
                  <w:r w:rsidRPr="00CA568D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</w:t>
                  </w:r>
                  <w:r w:rsidRPr="00CA568D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lastRenderedPageBreak/>
                    <w:t>ประชาชนเข้าตรวจดู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A568D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A568D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2562)</w:t>
                  </w:r>
                </w:p>
              </w:tc>
            </w:tr>
            <w:tr w:rsidR="00C5078C" w:rsidRPr="00CA568D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CA568D" w:rsidRDefault="00C5078C" w:rsidP="00461B0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A568D" w:rsidRDefault="00C5078C" w:rsidP="00CA568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 xml:space="preserve">พ.ศ.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C5078C" w:rsidRPr="00CA568D" w:rsidRDefault="00C5078C" w:rsidP="00CA568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มีการกำหนดผู้รับผิดชอบศูนย์ข้อมูลข่าวสารฯ และสำนัก/หน่วยงาน (13 หน่วยงาน)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A568D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C5078C" w:rsidRPr="00CA568D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CA568D" w:rsidRDefault="00C5078C" w:rsidP="00461B0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A568D" w:rsidRDefault="00C5078C" w:rsidP="00CA568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โดย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2562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 </w:t>
                  </w:r>
                </w:p>
                <w:p w:rsidR="00C5078C" w:rsidRPr="00CA568D" w:rsidRDefault="00C5078C" w:rsidP="00CA568D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  ในปีงบประมาณ 2562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CA568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2562)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5078C" w:rsidRPr="00CA568D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CA568D" w:rsidRDefault="00C5078C" w:rsidP="00461B0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A568D" w:rsidRDefault="00C5078C" w:rsidP="00CA568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>มีผลกระทบต่อประชาชนในปีงบประมาณ 2562 อย่างน้อย 3 แผนงาน/โครงการ เพื่อเผยแพร่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C5078C" w:rsidRPr="00CA568D" w:rsidRDefault="00C5078C" w:rsidP="00CA568D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CA568D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 w:rsidRPr="00CA568D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2562)</w:t>
                  </w:r>
                </w:p>
              </w:tc>
            </w:tr>
            <w:tr w:rsidR="00C5078C" w:rsidRPr="00CA568D" w:rsidTr="00C5078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CA568D" w:rsidRDefault="00C5078C" w:rsidP="00461B0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A568D" w:rsidRDefault="00C5078C" w:rsidP="00CA568D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CA568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5078C" w:rsidRPr="00CA568D" w:rsidRDefault="00C5078C" w:rsidP="00CA568D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ab/>
                    <w:t>สำนัก/หน่วยงาน (1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CA568D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  <w:t>เพื่อใช้เป็นข้อมูลในการจัดทำต้นฉบับหนังสือรายงานประจำปี พ.ศ. 25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CA568D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A568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CA568D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2562)</w:t>
                  </w:r>
                </w:p>
              </w:tc>
            </w:tr>
          </w:tbl>
          <w:p w:rsidR="002F054A" w:rsidRPr="00CA568D" w:rsidRDefault="002F054A" w:rsidP="00CA568D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703C4" w:rsidRPr="00CA568D" w:rsidTr="004D5F2C">
        <w:trPr>
          <w:trHeight w:val="3110"/>
        </w:trPr>
        <w:tc>
          <w:tcPr>
            <w:tcW w:w="9498" w:type="dxa"/>
            <w:gridSpan w:val="3"/>
          </w:tcPr>
          <w:p w:rsidR="009703C4" w:rsidRPr="00CA568D" w:rsidRDefault="009703C4" w:rsidP="00CA56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9703C4" w:rsidRPr="00CA568D" w:rsidRDefault="009703C4" w:rsidP="00CA568D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CA56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การพิจารณาวินิจฉัยดังกล่าว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9703C4" w:rsidRPr="00CA568D" w:rsidRDefault="009703C4" w:rsidP="00CA568D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9703C4" w:rsidRPr="00CA568D" w:rsidRDefault="009703C4" w:rsidP="00CA568D">
            <w:pPr>
              <w:tabs>
                <w:tab w:val="left" w:pos="484"/>
              </w:tabs>
              <w:ind w:right="1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ให้หน่วยงานของรัฐผู้รับผิดชอบจัดหาข้อมูลข่าวสารนั้นให้แก่ผู้ขอในเวลาอันสมควร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หน้าที่ในการเปิดเผยหรือการจัดหาข้อมูลข่าวสารให้กับประชาชนเป็นการเฉพาะรายนี้ แตกต่างจาก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2F054A" w:rsidRPr="00CA568D" w:rsidTr="00C60297">
        <w:trPr>
          <w:trHeight w:val="3198"/>
        </w:trPr>
        <w:tc>
          <w:tcPr>
            <w:tcW w:w="9498" w:type="dxa"/>
            <w:gridSpan w:val="3"/>
          </w:tcPr>
          <w:p w:rsidR="002F054A" w:rsidRPr="00CA568D" w:rsidRDefault="006B1A5D" w:rsidP="00CA568D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ก</w:t>
            </w:r>
            <w:r w:rsidR="002F054A"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417"/>
              <w:gridCol w:w="1246"/>
              <w:gridCol w:w="1433"/>
            </w:tblGrid>
            <w:tr w:rsidR="002F054A" w:rsidRPr="00CA568D" w:rsidTr="00461B01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CA568D" w:rsidRDefault="002F054A" w:rsidP="00A13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CA568D" w:rsidRDefault="002F054A" w:rsidP="00A13F69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CA568D" w:rsidRDefault="002F054A" w:rsidP="00A13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CA568D" w:rsidRDefault="002F054A" w:rsidP="00A13F69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CA568D" w:rsidRDefault="002F054A" w:rsidP="00A13F69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CA568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CA568D" w:rsidTr="00461B01">
              <w:trPr>
                <w:trHeight w:val="1452"/>
                <w:jc w:val="center"/>
              </w:trPr>
              <w:tc>
                <w:tcPr>
                  <w:tcW w:w="3881" w:type="dxa"/>
                </w:tcPr>
                <w:p w:rsidR="004032BC" w:rsidRPr="00CA568D" w:rsidRDefault="00583EED" w:rsidP="00CA568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A56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4032BC" w:rsidRPr="00CA568D" w:rsidRDefault="00C60297" w:rsidP="00A13F69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A568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83EED" w:rsidRPr="00CA568D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CA568D" w:rsidRDefault="0074757D" w:rsidP="00A13F6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A568D">
                    <w:rPr>
                      <w:rFonts w:ascii="TH Sarabun New" w:eastAsia="Cordia New" w:hAnsi="TH Sarabun New" w:cs="TH Sarabun New"/>
                      <w:sz w:val="30"/>
                      <w:szCs w:val="30"/>
                      <w:cs/>
                    </w:rPr>
                    <w:t xml:space="preserve">ระดับ </w:t>
                  </w:r>
                  <w:r w:rsidR="00A13F69">
                    <w:rPr>
                      <w:rFonts w:ascii="TH Sarabun New" w:eastAsia="Cordia New" w:hAnsi="TH Sarabun New" w:cs="TH Sarabun New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CA568D" w:rsidRDefault="00A13F69" w:rsidP="00A13F6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CA568D" w:rsidRDefault="00A13F69" w:rsidP="00A13F6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2F054A" w:rsidRPr="00CA568D" w:rsidRDefault="002F054A" w:rsidP="00CA56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60297" w:rsidRPr="00CA568D" w:rsidTr="004D5F2C">
        <w:trPr>
          <w:trHeight w:val="558"/>
        </w:trPr>
        <w:tc>
          <w:tcPr>
            <w:tcW w:w="9498" w:type="dxa"/>
            <w:gridSpan w:val="3"/>
          </w:tcPr>
          <w:p w:rsidR="00C60297" w:rsidRPr="00CA568D" w:rsidRDefault="00C60297" w:rsidP="00A13F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C60297" w:rsidRPr="00CA568D" w:rsidRDefault="00C60297" w:rsidP="00A13F6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สำนักประสานและส่งเสริมกิจการอุดมศึกษาได้ดำเนินการตามขั้นตอนที่กำหนดไว้ในเกณฑ์การให้คะแนน โดยมีการแต่งตั้งคณะทำงานในการเปิดเผยข้อมูลข่าวสารของสำนัก ตามคำสั่งสำนักประสานและส่งเสริมกิจการอุดมศึกษา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ที่ 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/256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มกราคม 2562 เพื่อให้มีผู้รับผิดชอบในการจัดทำข้อมูล รวบรวม จัดส่ง และเผยแพร่ข้อมูลต่างๆ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ที่อยู่ในความรับผิดชอบของสำนักให้กลุ่มงานประชาสัมพันธ์ สำนักอำนวยการ เพื่อรวบรวมไว้บริการประชาชนภายในศูนย์ข้อมูลข่าวสารของสำนักงานคณะกรรมการการอุดมศึกษา มีเว็บเพจของสำนักที่สามารถเชื่อมต่อกับเว็บไซต์ของ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สำนักงานคณะกรรมการการอุดมศึกษา เพื่อใช้ในการเผยแพร่ข่าวสาร โครงการ ภารกิจต่างๆ ของสำนัก (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bphe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bs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/) และมีการปรับปรุงข้อมูลในเว็บไซต์ของสำนักให้เป็นปัจจุบัน</w:t>
            </w:r>
          </w:p>
          <w:p w:rsidR="00C60297" w:rsidRPr="00CA568D" w:rsidRDefault="00C60297" w:rsidP="00CA568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สำนักประสานและส่งเสริมกิจการอุดมศึกษาได้มีหนังสือที่ ศธ 0505(1)/551 ลงวันที่ 29 มีนาคม 2562 จัดส่งข้อมูลรายละเอียดของโครงการที่อยู่ในความรับผิดชอบของสำนักให้แก่กลุ่มงานประชาสัมพันธ์ เพื่อใช้เผยแพร่และรวบรวมไว้บริการประชาชนภายในศูนย์ข้อมูลข่าวสารของสำนักงานคณะกรรมการการอุดมศึกษา ตามที่กำหนดไว้ในตัวชี้วัดที่ 3 ระดับคะแนน 3</w:t>
            </w:r>
          </w:p>
          <w:p w:rsidR="00C60297" w:rsidRPr="00CA568D" w:rsidRDefault="00C60297" w:rsidP="00CA568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สำนักประสานและส่งเสริมกิจการอุดมศึกษาได้มีหนังสือที่ อว 0223.1/123 ลงวันที่ 28 มิถุนายน 2562 จัดส่งข้อมูลรายละเอียดโครงการ/ผลการดำเนินงานของโครงการสำคัญที่สำนักได้รับงบประมาณ ให้แก่กลุ่มงานประชาสัมพันธ์เพื่อรวบรวม จัดเก็บ จัดแสดงไว้ในศูนย์ข้อมูลข่าวสารของสำนักงานคณะกรรมการการอุดมศึกษาหรือใช้เป็นข้อมูลในการผลิตและเผยแพร่ผ่านสื่อของหน่วยงานและสื่อมวลชนต่อไป ตามที่กำหนดไว้ในตัวชี้วัดที่ 3 ระดับคะแนน 4</w:t>
            </w:r>
          </w:p>
        </w:tc>
      </w:tr>
      <w:tr w:rsidR="00C60297" w:rsidRPr="00CA568D" w:rsidTr="006E0252">
        <w:trPr>
          <w:trHeight w:val="841"/>
        </w:trPr>
        <w:tc>
          <w:tcPr>
            <w:tcW w:w="9498" w:type="dxa"/>
            <w:gridSpan w:val="3"/>
          </w:tcPr>
          <w:p w:rsidR="00C60297" w:rsidRPr="00CA568D" w:rsidRDefault="00C60297" w:rsidP="00CA568D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C60297" w:rsidRPr="00CA568D" w:rsidRDefault="00C60297" w:rsidP="00CA568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สำนักประสานและส่งเสริมกิจการอุดมศึกษามีการแต่งตั้งคณะทำงานในการเปิดเผยข้อมูลข่าวสารของสำนัก 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จึงทำให้การติดต่อประสานงาน การมอบหมายงานต่างๆ ที่เกี่ยวข้องสามารถดำเนินการได้อย่างราบรื่นและรวดเร็ว</w:t>
            </w:r>
          </w:p>
        </w:tc>
      </w:tr>
      <w:tr w:rsidR="00C60297" w:rsidRPr="00CA568D" w:rsidTr="00A93D75">
        <w:trPr>
          <w:trHeight w:val="1115"/>
        </w:trPr>
        <w:tc>
          <w:tcPr>
            <w:tcW w:w="9498" w:type="dxa"/>
            <w:gridSpan w:val="3"/>
          </w:tcPr>
          <w:p w:rsidR="00C60297" w:rsidRPr="00CA568D" w:rsidRDefault="00C60297" w:rsidP="00CA568D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60297" w:rsidRPr="00CA568D" w:rsidRDefault="00C60297" w:rsidP="00CA568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C60297" w:rsidRPr="00CA568D" w:rsidTr="006E0252">
        <w:trPr>
          <w:trHeight w:val="851"/>
        </w:trPr>
        <w:tc>
          <w:tcPr>
            <w:tcW w:w="9498" w:type="dxa"/>
            <w:gridSpan w:val="3"/>
          </w:tcPr>
          <w:p w:rsidR="00C60297" w:rsidRPr="00CA568D" w:rsidRDefault="00C60297" w:rsidP="00CA568D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C60297" w:rsidRPr="00CA568D" w:rsidRDefault="00C60297" w:rsidP="00CA568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 สำเนาคำสั่งสำนักประสานและส่งเสริมกิจการอุดมศึกษา ที่ 1/2562 เรื่อง แต่งตั้งคณะทำงานในการเปิดเผยข้อมูลข่าวสารของสำนัก ลงวันที่ 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มกราคม 2562</w:t>
            </w:r>
          </w:p>
          <w:p w:rsidR="00C60297" w:rsidRPr="00CA568D" w:rsidRDefault="00C60297" w:rsidP="00CA568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 ตัวอย่างหน้าเว็บเพ็จของสำนักประสานและส่งเสริมกิจการอุดมศึกษาที่เผยแพร่โครงการที่อยู่ใน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ความรับผิดชอบของสำนัก (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A568D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bphe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A568D">
              <w:rPr>
                <w:rFonts w:ascii="TH SarabunPSK" w:hAnsi="TH SarabunPSK" w:cs="TH SarabunPSK"/>
                <w:sz w:val="30"/>
                <w:szCs w:val="30"/>
              </w:rPr>
              <w:t>bs</w:t>
            </w:r>
            <w:proofErr w:type="spellEnd"/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>/)</w:t>
            </w:r>
          </w:p>
          <w:p w:rsidR="00C60297" w:rsidRPr="00A93D75" w:rsidRDefault="00C60297" w:rsidP="00CA568D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93D7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3. สำเนาหนังสือของสำนักประสานและส่งเสริมกิจการอุดมศึกษา ที่ ศธ 0505(1)/551 ลงวันที่ 29 มีนาคม 2562</w:t>
            </w:r>
          </w:p>
          <w:p w:rsidR="00C60297" w:rsidRPr="00A93D75" w:rsidRDefault="00C60297" w:rsidP="00CA568D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CA56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93D7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4. สำเนาหนังสือของสำนักประสานและส่งเสริมกิจการอุดมศึกษา ที่ อว 0223.1/123 ลงวันที่ 28 มิถุนายน 2562</w:t>
            </w:r>
          </w:p>
        </w:tc>
      </w:tr>
    </w:tbl>
    <w:p w:rsidR="000C3FE0" w:rsidRPr="00CA568D" w:rsidRDefault="000C3FE0" w:rsidP="00CA568D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CA568D" w:rsidSect="006B1A5D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513" w:rsidRDefault="00E67513">
      <w:r>
        <w:separator/>
      </w:r>
    </w:p>
  </w:endnote>
  <w:endnote w:type="continuationSeparator" w:id="0">
    <w:p w:rsidR="00E67513" w:rsidRDefault="00E6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513" w:rsidRDefault="00E67513">
      <w:r>
        <w:separator/>
      </w:r>
    </w:p>
  </w:footnote>
  <w:footnote w:type="continuationSeparator" w:id="0">
    <w:p w:rsidR="00E67513" w:rsidRDefault="00E67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E4740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ราย</w:t>
                            </w:r>
                            <w:r w:rsidR="00590B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50C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E4740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ราย</w:t>
                      </w:r>
                      <w:r w:rsidR="00590B0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50C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51F2421"/>
    <w:multiLevelType w:val="hybridMultilevel"/>
    <w:tmpl w:val="D3A04B7A"/>
    <w:lvl w:ilvl="0" w:tplc="E6E2F60C">
      <w:start w:val="3"/>
      <w:numFmt w:val="bullet"/>
      <w:lvlText w:val=""/>
      <w:lvlJc w:val="left"/>
      <w:pPr>
        <w:ind w:left="1128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 w15:restartNumberingAfterBreak="0">
    <w:nsid w:val="1242232B"/>
    <w:multiLevelType w:val="hybridMultilevel"/>
    <w:tmpl w:val="A95EE68A"/>
    <w:lvl w:ilvl="0" w:tplc="E6CA8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63479CF"/>
    <w:multiLevelType w:val="hybridMultilevel"/>
    <w:tmpl w:val="D19CD6D8"/>
    <w:lvl w:ilvl="0" w:tplc="5F98E4F2">
      <w:start w:val="1"/>
      <w:numFmt w:val="decimal"/>
      <w:lvlText w:val="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9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45F6"/>
    <w:rsid w:val="000246DC"/>
    <w:rsid w:val="00025C73"/>
    <w:rsid w:val="00031EAA"/>
    <w:rsid w:val="00050C4B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05E5"/>
    <w:rsid w:val="002632AB"/>
    <w:rsid w:val="00266EF2"/>
    <w:rsid w:val="002847E9"/>
    <w:rsid w:val="00291336"/>
    <w:rsid w:val="002D07A9"/>
    <w:rsid w:val="002D0F9B"/>
    <w:rsid w:val="002D2958"/>
    <w:rsid w:val="002D6133"/>
    <w:rsid w:val="002D67F4"/>
    <w:rsid w:val="002E14E8"/>
    <w:rsid w:val="002E6E07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B01"/>
    <w:rsid w:val="004640F2"/>
    <w:rsid w:val="00466391"/>
    <w:rsid w:val="00487609"/>
    <w:rsid w:val="00490606"/>
    <w:rsid w:val="004B1D7E"/>
    <w:rsid w:val="004C3B2B"/>
    <w:rsid w:val="004C5E52"/>
    <w:rsid w:val="004D5F2C"/>
    <w:rsid w:val="005047DE"/>
    <w:rsid w:val="0050778A"/>
    <w:rsid w:val="00516FD7"/>
    <w:rsid w:val="005437F6"/>
    <w:rsid w:val="00546DE3"/>
    <w:rsid w:val="0057115A"/>
    <w:rsid w:val="005725B6"/>
    <w:rsid w:val="0058298B"/>
    <w:rsid w:val="00583EED"/>
    <w:rsid w:val="00590B00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068B"/>
    <w:rsid w:val="006821EF"/>
    <w:rsid w:val="00682347"/>
    <w:rsid w:val="00690952"/>
    <w:rsid w:val="006B1A5D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757D"/>
    <w:rsid w:val="00757110"/>
    <w:rsid w:val="007605D4"/>
    <w:rsid w:val="00764DED"/>
    <w:rsid w:val="007706C4"/>
    <w:rsid w:val="0078669D"/>
    <w:rsid w:val="007A21D4"/>
    <w:rsid w:val="007A5E7D"/>
    <w:rsid w:val="007C0E01"/>
    <w:rsid w:val="007E4740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1006"/>
    <w:rsid w:val="00895551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3EA9"/>
    <w:rsid w:val="00962371"/>
    <w:rsid w:val="00962B83"/>
    <w:rsid w:val="009703C4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3F69"/>
    <w:rsid w:val="00A147BB"/>
    <w:rsid w:val="00A155E3"/>
    <w:rsid w:val="00A21B19"/>
    <w:rsid w:val="00A26339"/>
    <w:rsid w:val="00A303B1"/>
    <w:rsid w:val="00A3060C"/>
    <w:rsid w:val="00A325E0"/>
    <w:rsid w:val="00A33B2A"/>
    <w:rsid w:val="00A4208E"/>
    <w:rsid w:val="00A50AE4"/>
    <w:rsid w:val="00A541E6"/>
    <w:rsid w:val="00A560E5"/>
    <w:rsid w:val="00A74F3A"/>
    <w:rsid w:val="00A86C64"/>
    <w:rsid w:val="00A93D75"/>
    <w:rsid w:val="00AB4406"/>
    <w:rsid w:val="00AB6FBE"/>
    <w:rsid w:val="00AB78EA"/>
    <w:rsid w:val="00AC2F65"/>
    <w:rsid w:val="00AE166A"/>
    <w:rsid w:val="00AE374F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5078C"/>
    <w:rsid w:val="00C54A21"/>
    <w:rsid w:val="00C60297"/>
    <w:rsid w:val="00C6134E"/>
    <w:rsid w:val="00C67D71"/>
    <w:rsid w:val="00CA568D"/>
    <w:rsid w:val="00CC19E2"/>
    <w:rsid w:val="00CE50B1"/>
    <w:rsid w:val="00CF0196"/>
    <w:rsid w:val="00CF3A4A"/>
    <w:rsid w:val="00CF45AF"/>
    <w:rsid w:val="00CF6DAE"/>
    <w:rsid w:val="00D134A9"/>
    <w:rsid w:val="00D20571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1CD5"/>
    <w:rsid w:val="00DE1A2C"/>
    <w:rsid w:val="00DE2795"/>
    <w:rsid w:val="00DE5095"/>
    <w:rsid w:val="00DE6CC4"/>
    <w:rsid w:val="00DF0979"/>
    <w:rsid w:val="00DF2CE3"/>
    <w:rsid w:val="00DF5A0B"/>
    <w:rsid w:val="00E04588"/>
    <w:rsid w:val="00E07B7B"/>
    <w:rsid w:val="00E13428"/>
    <w:rsid w:val="00E36CAD"/>
    <w:rsid w:val="00E379B3"/>
    <w:rsid w:val="00E40020"/>
    <w:rsid w:val="00E52C4C"/>
    <w:rsid w:val="00E67513"/>
    <w:rsid w:val="00E70398"/>
    <w:rsid w:val="00E873D6"/>
    <w:rsid w:val="00EA72D1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33A3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6F1F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A306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B616-7532-4CF1-92CD-17B032AC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59</TotalTime>
  <Pages>5</Pages>
  <Words>1664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25</cp:revision>
  <cp:lastPrinted>2019-05-28T08:59:00Z</cp:lastPrinted>
  <dcterms:created xsi:type="dcterms:W3CDTF">2019-04-18T10:13:00Z</dcterms:created>
  <dcterms:modified xsi:type="dcterms:W3CDTF">2019-09-03T04:06:00Z</dcterms:modified>
</cp:coreProperties>
</file>